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7600" w:type="dxa"/>
        <w:tblInd w:w="-2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2400"/>
        <w:gridCol w:w="1660"/>
        <w:gridCol w:w="1620"/>
      </w:tblGrid>
      <w:tr w:rsidR="000F1920" w:rsidRPr="000F1920" w14:paraId="0B0CA679" w14:textId="77777777" w:rsidTr="000F192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ECCA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 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DF3A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9A829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055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huidige fabrikant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E6B7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b/>
                <w:bCs/>
                <w:color w:val="000000"/>
                <w:lang w:val="nl-NL" w:eastAsia="nl-NL"/>
              </w:rPr>
              <w:t>in bedrijfstelling</w:t>
            </w:r>
          </w:p>
        </w:tc>
      </w:tr>
      <w:tr w:rsidR="000F1920" w:rsidRPr="000F1920" w14:paraId="23A72893" w14:textId="77777777" w:rsidTr="000F1920">
        <w:trPr>
          <w:trHeight w:val="315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B156B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51A32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01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DF88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Achter de hoven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4EEB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CB778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2001</w:t>
            </w:r>
          </w:p>
        </w:tc>
      </w:tr>
      <w:tr w:rsidR="000F1920" w:rsidRPr="000F1920" w14:paraId="6A6E6C29" w14:textId="77777777" w:rsidTr="000F1920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C48CC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11993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02</w:t>
            </w:r>
          </w:p>
        </w:tc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ED9E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Valeriusplein</w:t>
            </w:r>
            <w:proofErr w:type="spellEnd"/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A1203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F0FC111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  <w:tr w:rsidR="000F1920" w:rsidRPr="000F1920" w14:paraId="5954DD48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84992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B365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115CD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Wollegaast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3497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6B56E49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2023</w:t>
            </w:r>
          </w:p>
        </w:tc>
      </w:tr>
      <w:tr w:rsidR="000F1920" w:rsidRPr="000F1920" w14:paraId="6CE31545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B9E92D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32AE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01CBA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Luchtenrek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F1A3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67A4CDA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2023</w:t>
            </w:r>
          </w:p>
        </w:tc>
      </w:tr>
      <w:tr w:rsidR="000F1920" w:rsidRPr="000F1920" w14:paraId="150CE020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3DC3E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5312F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C98D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Jan 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Evenhuisstraat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(fiets)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F3B0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96C913F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2022</w:t>
            </w:r>
          </w:p>
        </w:tc>
      </w:tr>
      <w:tr w:rsidR="000F1920" w:rsidRPr="000F1920" w14:paraId="5F291EE2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EF4FB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9145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06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EB25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Verzetstraat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(fiets)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D625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C77E8C2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2022</w:t>
            </w:r>
          </w:p>
        </w:tc>
      </w:tr>
      <w:tr w:rsidR="000F1920" w:rsidRPr="000F1920" w14:paraId="2573471F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2BE16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320B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09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5BEF3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Merodestraat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47F4004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A4147FC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2024</w:t>
            </w:r>
          </w:p>
        </w:tc>
      </w:tr>
      <w:tr w:rsidR="000F1920" w:rsidRPr="000F1920" w14:paraId="1BBDCBAE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C290E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3FF22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10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398382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Friesland Campina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6D4B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2824C81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2021</w:t>
            </w:r>
          </w:p>
        </w:tc>
      </w:tr>
      <w:tr w:rsidR="000F1920" w:rsidRPr="000F1920" w14:paraId="2FDB222C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3B8B6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EF8C9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12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7AE3C0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Drachtsterplein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277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59FD5D6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2012</w:t>
            </w:r>
          </w:p>
        </w:tc>
      </w:tr>
      <w:tr w:rsidR="000F1920" w:rsidRPr="000F1920" w14:paraId="26671E27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ACB0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0A90C0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13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5FCFB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Rietgras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B19C7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BFEBB5F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2013</w:t>
            </w:r>
          </w:p>
        </w:tc>
      </w:tr>
      <w:tr w:rsidR="000F1920" w:rsidRPr="000F1920" w14:paraId="657879A5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C94B5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1DC16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14-50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C52D4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Oostergoplein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5FAB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49EA6F9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2014</w:t>
            </w:r>
          </w:p>
        </w:tc>
      </w:tr>
      <w:tr w:rsidR="000F1920" w:rsidRPr="000F1920" w14:paraId="79A448BC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F8AF4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E28E93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20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8498B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Westeinde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43D8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9D2DE3C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2023</w:t>
            </w:r>
          </w:p>
        </w:tc>
      </w:tr>
      <w:tr w:rsidR="000F1920" w:rsidRPr="000F1920" w14:paraId="0278E512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87433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29820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21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ED8A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Werpsterhoek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98343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D6CD01D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12DA1CCA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892D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54D5F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VRI 22 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16003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Techum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31B7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26908F67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4BB7C91E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F37F7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62DC9E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23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B663B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Goutum 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Sud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CB79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5749D2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5074B17E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B56D8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2F793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24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AA153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Goutum 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E5A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178E7D96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6DC43687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A0BFC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3A9AE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54D63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WIW west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27C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368FD25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  <w:tr w:rsidR="000F1920" w:rsidRPr="000F1920" w14:paraId="712FF3AB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CBAD4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480C2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32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06929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WIW Oost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2E96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CF013B0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  <w:tr w:rsidR="000F1920" w:rsidRPr="000F1920" w14:paraId="3CA3A306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A3D1D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B531F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9BD6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Newtonlaan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F4AE06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00BF0EB3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1334A5BB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1E748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02B31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34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9E200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Slauerhoffweg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0554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188410E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  <w:tr w:rsidR="000F1920" w:rsidRPr="000F1920" w14:paraId="5A252FC7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C349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3EA4E2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48320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Zwettetunnel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oost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B39AF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5C699926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2017</w:t>
            </w:r>
          </w:p>
        </w:tc>
      </w:tr>
      <w:tr w:rsidR="000F1920" w:rsidRPr="000F1920" w14:paraId="2DED3869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14:paraId="5FA6D17D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BF8D5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36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9E0FC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Stephensonviaduct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48F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411E78F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2017</w:t>
            </w:r>
          </w:p>
        </w:tc>
      </w:tr>
      <w:tr w:rsidR="000F1920" w:rsidRPr="000F1920" w14:paraId="10C83964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9D75C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E7954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39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5688C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Planetenlaan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2DC92FC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A7E77D6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2010</w:t>
            </w:r>
          </w:p>
        </w:tc>
      </w:tr>
      <w:tr w:rsidR="000F1920" w:rsidRPr="000F1920" w14:paraId="3E24BE46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4E7356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ABAB6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40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C076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Tolhuis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EAF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37943A3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2015</w:t>
            </w:r>
          </w:p>
        </w:tc>
      </w:tr>
      <w:tr w:rsidR="000F1920" w:rsidRPr="000F1920" w14:paraId="190BEB7E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45926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CD8D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41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7F91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Hemriksein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ABAC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FF29A07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2014</w:t>
            </w:r>
          </w:p>
        </w:tc>
      </w:tr>
      <w:tr w:rsidR="000F1920" w:rsidRPr="000F1920" w14:paraId="3E03EA16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5F871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905A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45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BBD27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Holwortel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5244C0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Dynniq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 xml:space="preserve"> (</w:t>
            </w: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)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600BC14F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2010</w:t>
            </w:r>
          </w:p>
        </w:tc>
      </w:tr>
      <w:tr w:rsidR="000F1920" w:rsidRPr="000F1920" w14:paraId="66D1666F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82788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516892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51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56C8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Borniastraat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229F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1EE1CBD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2013</w:t>
            </w:r>
          </w:p>
        </w:tc>
      </w:tr>
      <w:tr w:rsidR="000F1920" w:rsidRPr="000F1920" w14:paraId="2CCF939B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3A01F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32790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52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A3BD1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Huizumerlaan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14:paraId="6CB589D4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Vialis</w:t>
            </w:r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5C0497A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2024</w:t>
            </w:r>
          </w:p>
        </w:tc>
      </w:tr>
      <w:tr w:rsidR="000F1920" w:rsidRPr="000F1920" w14:paraId="3A133DD7" w14:textId="77777777" w:rsidTr="000F1920">
        <w:trPr>
          <w:trHeight w:val="30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5E6352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51B9A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53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D0C27B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Zuiderplein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B2DD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4C10C2F0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  <w:tr w:rsidR="000F1920" w:rsidRPr="000F1920" w14:paraId="07AC0569" w14:textId="77777777" w:rsidTr="000F192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833FB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30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2ED39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55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79070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Vrijheidsplein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04F78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750CD09D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2022</w:t>
            </w:r>
          </w:p>
        </w:tc>
      </w:tr>
      <w:tr w:rsidR="000F1920" w:rsidRPr="000F1920" w14:paraId="2F883512" w14:textId="77777777" w:rsidTr="000F1920">
        <w:trPr>
          <w:trHeight w:val="315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2FAF" w14:textId="77777777" w:rsidR="000F1920" w:rsidRPr="000F1920" w:rsidRDefault="000F1920" w:rsidP="000F192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2A42A9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VRI 60</w:t>
            </w:r>
          </w:p>
        </w:tc>
        <w:tc>
          <w:tcPr>
            <w:tcW w:w="24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4C316C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Keegsdijkje</w:t>
            </w:r>
            <w:proofErr w:type="spellEnd"/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0E8F5" w14:textId="77777777" w:rsidR="000F1920" w:rsidRPr="000F1920" w:rsidRDefault="000F1920" w:rsidP="000F192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proofErr w:type="spellStart"/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Swarco</w:t>
            </w:r>
            <w:proofErr w:type="spellEnd"/>
          </w:p>
        </w:tc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9D9D9"/>
            <w:noWrap/>
            <w:vAlign w:val="bottom"/>
            <w:hideMark/>
          </w:tcPr>
          <w:p w14:paraId="3695E53D" w14:textId="77777777" w:rsidR="000F1920" w:rsidRPr="000F1920" w:rsidRDefault="000F1920" w:rsidP="000F19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nl-NL" w:eastAsia="nl-NL"/>
              </w:rPr>
            </w:pPr>
            <w:r w:rsidRPr="000F1920">
              <w:rPr>
                <w:rFonts w:ascii="Calibri" w:eastAsia="Times New Roman" w:hAnsi="Calibri" w:cs="Calibri"/>
                <w:color w:val="000000"/>
                <w:lang w:val="nl-NL" w:eastAsia="nl-NL"/>
              </w:rPr>
              <w:t>2016</w:t>
            </w:r>
          </w:p>
        </w:tc>
      </w:tr>
    </w:tbl>
    <w:p w14:paraId="65D9CFBC" w14:textId="77777777" w:rsidR="00C2111F" w:rsidRDefault="00C2111F"/>
    <w:sectPr w:rsidR="00C211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920"/>
    <w:rsid w:val="000F1920"/>
    <w:rsid w:val="00C21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B8D716"/>
  <w15:chartTrackingRefBased/>
  <w15:docId w15:val="{6B4C5989-7BCD-40E5-8DF7-D9008AF55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8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beek\AppData\Local\Temp\Templafy\WordVsto\blankdocument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emplafyTemplateConfiguration><![CDATA[{"elementsMetadata":[],"transformationConfigurations":[],"templateName":"blankdocument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Props1.xml><?xml version="1.0" encoding="utf-8"?>
<ds:datastoreItem xmlns:ds="http://schemas.openxmlformats.org/officeDocument/2006/customXml" ds:itemID="{D06C6E6F-C541-4C62-96D1-55281B081F42}">
  <ds:schemaRefs/>
</ds:datastoreItem>
</file>

<file path=customXml/itemProps2.xml><?xml version="1.0" encoding="utf-8"?>
<ds:datastoreItem xmlns:ds="http://schemas.openxmlformats.org/officeDocument/2006/customXml" ds:itemID="{1965486C-61C0-40A0-B6E5-49903E78C35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blankdocument</Template>
  <TotalTime>1</TotalTime>
  <Pages>1</Pages>
  <Words>188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Beek, Douwe Wiebe</dc:creator>
  <cp:keywords/>
  <dc:description/>
  <cp:lastModifiedBy>Beek, Douwe Wiebe</cp:lastModifiedBy>
  <cp:revision>1</cp:revision>
  <dcterms:created xsi:type="dcterms:W3CDTF">2024-03-06T12:01:00Z</dcterms:created>
  <dcterms:modified xsi:type="dcterms:W3CDTF">2024-03-06T12:02:00Z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fyTenantId">
    <vt:lpwstr>ssc</vt:lpwstr>
  </property>
  <property fmtid="{D5CDD505-2E9C-101B-9397-08002B2CF9AE}" pid="3" name="TemplafyTemplateId">
    <vt:lpwstr>637732557817272631</vt:lpwstr>
  </property>
  <property fmtid="{D5CDD505-2E9C-101B-9397-08002B2CF9AE}" pid="4" name="TemplafyUserProfileId">
    <vt:lpwstr>637773974391535943</vt:lpwstr>
  </property>
  <property fmtid="{D5CDD505-2E9C-101B-9397-08002B2CF9AE}" pid="5" name="TemplafyFromBlank">
    <vt:bool>true</vt:bool>
  </property>
</Properties>
</file>